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DDCAC" w14:textId="77777777" w:rsidR="001E7F48" w:rsidRDefault="001E7F48" w:rsidP="001E7F4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BE9A51F" w14:textId="744A8324" w:rsidR="00BE792C" w:rsidRPr="002C3BDD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490AC8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D7074F8" w14:textId="2A67D8C1" w:rsidR="00BE792C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490AC8">
        <w:rPr>
          <w:rFonts w:cs="Arial"/>
          <w:sz w:val="20"/>
          <w:szCs w:val="20"/>
        </w:rPr>
        <w:t>304</w:t>
      </w:r>
      <w:bookmarkStart w:id="1" w:name="_GoBack"/>
      <w:bookmarkEnd w:id="1"/>
    </w:p>
    <w:bookmarkEnd w:id="0"/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E7F48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90AC8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76A70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E792C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purl.org/dc/elements/1.1/"/>
    <ds:schemaRef ds:uri="2d71791d-4b08-4651-a8aa-c7bfc8b3429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37D30A-1692-4606-8F90-C3A9CE4F6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C8B35-A5A6-4D2E-BC82-70017C37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182</TotalTime>
  <Pages>1</Pages>
  <Words>128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16</cp:revision>
  <cp:lastPrinted>2016-06-20T06:28:00Z</cp:lastPrinted>
  <dcterms:created xsi:type="dcterms:W3CDTF">2015-02-19T08:08:00Z</dcterms:created>
  <dcterms:modified xsi:type="dcterms:W3CDTF">2023-08-22T09:45:00Z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